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C9EDB" w14:textId="77777777" w:rsidR="00E17740" w:rsidRPr="00C75F39" w:rsidRDefault="00E17740" w:rsidP="00E17740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>Zorro Theme Song</w:t>
      </w:r>
    </w:p>
    <w:p w14:paraId="7C6A3623" w14:textId="77777777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664542C3" w14:textId="475BD115" w:rsidR="00E17740" w:rsidRPr="00C75F39" w:rsidRDefault="00E17740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 xml:space="preserve">Dm                 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 </w:t>
      </w:r>
      <w:r w:rsidRPr="00C75F39">
        <w:rPr>
          <w:rFonts w:ascii="Arial" w:hAnsi="Arial" w:cs="Arial"/>
          <w:b/>
          <w:bCs/>
          <w:sz w:val="28"/>
          <w:szCs w:val="28"/>
        </w:rPr>
        <w:t>A7</w:t>
      </w:r>
    </w:p>
    <w:p w14:paraId="0A1F2928" w14:textId="77777777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>Out of the night, when the full moon is bright,</w:t>
      </w:r>
    </w:p>
    <w:p w14:paraId="687A8FBD" w14:textId="151942C2" w:rsidR="00E17740" w:rsidRPr="00C75F39" w:rsidRDefault="00E17740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</w:t>
      </w:r>
      <w:r w:rsidR="00C75F39">
        <w:rPr>
          <w:rFonts w:ascii="Arial" w:hAnsi="Arial" w:cs="Arial"/>
          <w:b/>
          <w:bCs/>
          <w:sz w:val="28"/>
          <w:szCs w:val="28"/>
        </w:rPr>
        <w:t>C7sus</w:t>
      </w:r>
      <w:proofErr w:type="gramStart"/>
      <w:r w:rsidR="00C75F39">
        <w:rPr>
          <w:rFonts w:ascii="Arial" w:hAnsi="Arial" w:cs="Arial"/>
          <w:b/>
          <w:bCs/>
          <w:sz w:val="28"/>
          <w:szCs w:val="28"/>
        </w:rPr>
        <w:t>4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A</w:t>
      </w:r>
      <w:proofErr w:type="gramEnd"/>
      <w:r w:rsidRPr="00C75F39">
        <w:rPr>
          <w:rFonts w:ascii="Arial" w:hAnsi="Arial" w:cs="Arial"/>
          <w:b/>
          <w:bCs/>
          <w:sz w:val="28"/>
          <w:szCs w:val="28"/>
        </w:rPr>
        <w:t>7 Dm</w:t>
      </w:r>
    </w:p>
    <w:p w14:paraId="40E925F1" w14:textId="07F0AB7B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 xml:space="preserve">Comes the horseman known </w:t>
      </w:r>
      <w:r w:rsidR="00C75F39">
        <w:rPr>
          <w:rFonts w:ascii="Arial" w:hAnsi="Arial" w:cs="Arial"/>
          <w:sz w:val="28"/>
          <w:szCs w:val="28"/>
        </w:rPr>
        <w:t xml:space="preserve">   </w:t>
      </w:r>
      <w:proofErr w:type="gramStart"/>
      <w:r w:rsidRPr="00C75F39">
        <w:rPr>
          <w:rFonts w:ascii="Arial" w:hAnsi="Arial" w:cs="Arial"/>
          <w:sz w:val="28"/>
          <w:szCs w:val="28"/>
        </w:rPr>
        <w:t xml:space="preserve">as </w:t>
      </w:r>
      <w:r w:rsidRPr="00C75F39">
        <w:rPr>
          <w:rFonts w:ascii="Arial" w:hAnsi="Arial" w:cs="Arial"/>
          <w:sz w:val="28"/>
          <w:szCs w:val="28"/>
        </w:rPr>
        <w:t xml:space="preserve"> </w:t>
      </w:r>
      <w:r w:rsidRPr="00C75F39">
        <w:rPr>
          <w:rFonts w:ascii="Arial" w:hAnsi="Arial" w:cs="Arial"/>
          <w:sz w:val="28"/>
          <w:szCs w:val="28"/>
        </w:rPr>
        <w:t>Zorro</w:t>
      </w:r>
      <w:proofErr w:type="gramEnd"/>
      <w:r w:rsidRPr="00C75F39">
        <w:rPr>
          <w:rFonts w:ascii="Arial" w:hAnsi="Arial" w:cs="Arial"/>
          <w:sz w:val="28"/>
          <w:szCs w:val="28"/>
        </w:rPr>
        <w:t>.</w:t>
      </w:r>
    </w:p>
    <w:p w14:paraId="4B61780D" w14:textId="1811BF3D" w:rsidR="00E17740" w:rsidRPr="00C75F39" w:rsidRDefault="00E17740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 xml:space="preserve">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D7        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Gm</w:t>
      </w:r>
    </w:p>
    <w:p w14:paraId="75475AF8" w14:textId="77777777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>This bold renegade carves a Z with his blade,</w:t>
      </w:r>
    </w:p>
    <w:p w14:paraId="4D79CA8A" w14:textId="345B3572" w:rsidR="00E17740" w:rsidRPr="00C75F39" w:rsidRDefault="00C75F39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28799FD4" wp14:editId="30ADB57A">
            <wp:simplePos x="0" y="0"/>
            <wp:positionH relativeFrom="column">
              <wp:posOffset>5471326</wp:posOffset>
            </wp:positionH>
            <wp:positionV relativeFrom="paragraph">
              <wp:posOffset>7146</wp:posOffset>
            </wp:positionV>
            <wp:extent cx="620333" cy="1158610"/>
            <wp:effectExtent l="0" t="0" r="8890" b="3810"/>
            <wp:wrapNone/>
            <wp:docPr id="1" name="Picture 1" descr="A picture containing shoji, crossword puzzle, building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hoji, crossword puzzle, building, clipart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296" cy="11678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7740" w:rsidRPr="00C75F39">
        <w:rPr>
          <w:rFonts w:ascii="Arial" w:hAnsi="Arial" w:cs="Arial"/>
          <w:b/>
          <w:bCs/>
          <w:sz w:val="28"/>
          <w:szCs w:val="28"/>
        </w:rPr>
        <w:t xml:space="preserve"> </w:t>
      </w:r>
      <w:r w:rsidR="00E17740" w:rsidRPr="00C75F39">
        <w:rPr>
          <w:rFonts w:ascii="Arial" w:hAnsi="Arial" w:cs="Arial"/>
          <w:b/>
          <w:bCs/>
          <w:sz w:val="28"/>
          <w:szCs w:val="28"/>
        </w:rPr>
        <w:t xml:space="preserve"> </w:t>
      </w:r>
      <w:r w:rsidR="00E17740" w:rsidRPr="00C75F39">
        <w:rPr>
          <w:rFonts w:ascii="Arial" w:hAnsi="Arial" w:cs="Arial"/>
          <w:b/>
          <w:bCs/>
          <w:sz w:val="28"/>
          <w:szCs w:val="28"/>
        </w:rPr>
        <w:t xml:space="preserve"> A7                </w:t>
      </w:r>
      <w:r w:rsidR="00E17740" w:rsidRPr="00C75F39">
        <w:rPr>
          <w:rFonts w:ascii="Arial" w:hAnsi="Arial" w:cs="Arial"/>
          <w:b/>
          <w:bCs/>
          <w:sz w:val="28"/>
          <w:szCs w:val="28"/>
        </w:rPr>
        <w:t xml:space="preserve">      </w:t>
      </w:r>
      <w:r w:rsidR="00E17740" w:rsidRPr="00C75F39">
        <w:rPr>
          <w:rFonts w:ascii="Arial" w:hAnsi="Arial" w:cs="Arial"/>
          <w:b/>
          <w:bCs/>
          <w:sz w:val="28"/>
          <w:szCs w:val="28"/>
        </w:rPr>
        <w:t>Dm</w:t>
      </w:r>
    </w:p>
    <w:p w14:paraId="545BE015" w14:textId="6349C941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>A Z that stands for Zorro.</w:t>
      </w:r>
    </w:p>
    <w:p w14:paraId="63B05833" w14:textId="77777777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 xml:space="preserve"> </w:t>
      </w:r>
    </w:p>
    <w:p w14:paraId="7F347CCF" w14:textId="575FDBE0" w:rsidR="00E17740" w:rsidRPr="00C75F39" w:rsidRDefault="00E17740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A7</w:t>
      </w:r>
    </w:p>
    <w:p w14:paraId="1BA4FAB3" w14:textId="60CB4AE8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>Zorro, Zorro, the fox so cunning and free,</w:t>
      </w:r>
    </w:p>
    <w:p w14:paraId="23327547" w14:textId="15C08304" w:rsidR="00E17740" w:rsidRPr="00C75F39" w:rsidRDefault="00E17740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Dm</w:t>
      </w:r>
    </w:p>
    <w:p w14:paraId="61C9ECDF" w14:textId="77777777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>Zorro, Zorro, who makes the sign of the Z.</w:t>
      </w:r>
    </w:p>
    <w:p w14:paraId="1A911D2D" w14:textId="77777777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 xml:space="preserve"> </w:t>
      </w:r>
    </w:p>
    <w:p w14:paraId="4C190BFB" w14:textId="1402F3D1" w:rsidR="00E17740" w:rsidRPr="00C75F39" w:rsidRDefault="00E17740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 xml:space="preserve">Dm   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A7</w:t>
      </w:r>
    </w:p>
    <w:p w14:paraId="77ED84B5" w14:textId="77777777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>He is polite, but the wicked take flight</w:t>
      </w:r>
    </w:p>
    <w:p w14:paraId="6E08FC80" w14:textId="2DBD438B" w:rsidR="00E17740" w:rsidRPr="00C75F39" w:rsidRDefault="00E17740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</w:t>
      </w:r>
      <w:r w:rsidR="00C75F39">
        <w:rPr>
          <w:rFonts w:ascii="Arial" w:hAnsi="Arial" w:cs="Arial"/>
          <w:b/>
          <w:bCs/>
          <w:sz w:val="28"/>
          <w:szCs w:val="28"/>
        </w:rPr>
        <w:t>C7sus</w:t>
      </w:r>
      <w:proofErr w:type="gramStart"/>
      <w:r w:rsidR="00C75F39">
        <w:rPr>
          <w:rFonts w:ascii="Arial" w:hAnsi="Arial" w:cs="Arial"/>
          <w:b/>
          <w:bCs/>
          <w:sz w:val="28"/>
          <w:szCs w:val="28"/>
        </w:rPr>
        <w:t>4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A</w:t>
      </w:r>
      <w:proofErr w:type="gramEnd"/>
      <w:r w:rsidRPr="00C75F39">
        <w:rPr>
          <w:rFonts w:ascii="Arial" w:hAnsi="Arial" w:cs="Arial"/>
          <w:b/>
          <w:bCs/>
          <w:sz w:val="28"/>
          <w:szCs w:val="28"/>
        </w:rPr>
        <w:t xml:space="preserve">7 </w:t>
      </w:r>
      <w:r w:rsidR="00C75F39">
        <w:rPr>
          <w:rFonts w:ascii="Arial" w:hAnsi="Arial" w:cs="Arial"/>
          <w:b/>
          <w:bCs/>
          <w:sz w:val="28"/>
          <w:szCs w:val="28"/>
        </w:rPr>
        <w:t xml:space="preserve"> </w:t>
      </w:r>
      <w:r w:rsidRPr="00C75F39">
        <w:rPr>
          <w:rFonts w:ascii="Arial" w:hAnsi="Arial" w:cs="Arial"/>
          <w:b/>
          <w:bCs/>
          <w:sz w:val="28"/>
          <w:szCs w:val="28"/>
        </w:rPr>
        <w:t>Dm</w:t>
      </w:r>
    </w:p>
    <w:p w14:paraId="69CBB84D" w14:textId="3F6FCAC4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>When they catch the sight</w:t>
      </w:r>
      <w:r w:rsidR="00C75F39">
        <w:rPr>
          <w:rFonts w:ascii="Arial" w:hAnsi="Arial" w:cs="Arial"/>
          <w:sz w:val="28"/>
          <w:szCs w:val="28"/>
        </w:rPr>
        <w:t xml:space="preserve">      </w:t>
      </w:r>
      <w:r w:rsidRPr="00C75F39">
        <w:rPr>
          <w:rFonts w:ascii="Arial" w:hAnsi="Arial" w:cs="Arial"/>
          <w:sz w:val="28"/>
          <w:szCs w:val="28"/>
        </w:rPr>
        <w:t xml:space="preserve"> of </w:t>
      </w:r>
      <w:r w:rsidRPr="00C75F39">
        <w:rPr>
          <w:rFonts w:ascii="Arial" w:hAnsi="Arial" w:cs="Arial"/>
          <w:sz w:val="28"/>
          <w:szCs w:val="28"/>
        </w:rPr>
        <w:t xml:space="preserve">  </w:t>
      </w:r>
      <w:r w:rsidRPr="00C75F39">
        <w:rPr>
          <w:rFonts w:ascii="Arial" w:hAnsi="Arial" w:cs="Arial"/>
          <w:sz w:val="28"/>
          <w:szCs w:val="28"/>
        </w:rPr>
        <w:t>Zorro.</w:t>
      </w:r>
    </w:p>
    <w:p w14:paraId="476A6147" w14:textId="7A4927DA" w:rsidR="00E17740" w:rsidRPr="00C75F39" w:rsidRDefault="00E17740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 xml:space="preserve">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D7                  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>Gm</w:t>
      </w:r>
    </w:p>
    <w:p w14:paraId="5722AB92" w14:textId="77777777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>He's friend of the weak, and the poor and the meek,</w:t>
      </w:r>
    </w:p>
    <w:p w14:paraId="681CE484" w14:textId="549DB1FC" w:rsidR="00E17740" w:rsidRPr="00C75F39" w:rsidRDefault="00E17740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 xml:space="preserve">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A7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Dm</w:t>
      </w:r>
    </w:p>
    <w:p w14:paraId="37778C0C" w14:textId="40C09BA6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 xml:space="preserve">This </w:t>
      </w:r>
      <w:proofErr w:type="gramStart"/>
      <w:r w:rsidRPr="00C75F39">
        <w:rPr>
          <w:rFonts w:ascii="Arial" w:hAnsi="Arial" w:cs="Arial"/>
          <w:sz w:val="28"/>
          <w:szCs w:val="28"/>
        </w:rPr>
        <w:t>very unique</w:t>
      </w:r>
      <w:proofErr w:type="gramEnd"/>
      <w:r w:rsidRPr="00C75F39">
        <w:rPr>
          <w:rFonts w:ascii="Arial" w:hAnsi="Arial" w:cs="Arial"/>
          <w:sz w:val="28"/>
          <w:szCs w:val="28"/>
        </w:rPr>
        <w:t xml:space="preserve"> </w:t>
      </w:r>
      <w:r w:rsidRPr="00C75F39">
        <w:rPr>
          <w:rFonts w:ascii="Arial" w:hAnsi="Arial" w:cs="Arial"/>
          <w:sz w:val="28"/>
          <w:szCs w:val="28"/>
        </w:rPr>
        <w:t>S</w:t>
      </w:r>
      <w:r w:rsidRPr="00C75F39">
        <w:rPr>
          <w:rFonts w:ascii="Arial" w:hAnsi="Arial" w:cs="Arial"/>
          <w:sz w:val="28"/>
          <w:szCs w:val="28"/>
        </w:rPr>
        <w:t>enor Zorro.</w:t>
      </w:r>
    </w:p>
    <w:p w14:paraId="00447803" w14:textId="77777777" w:rsidR="00E17740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 xml:space="preserve"> </w:t>
      </w:r>
    </w:p>
    <w:p w14:paraId="5DBCC1C9" w14:textId="77B7125E" w:rsidR="00E17740" w:rsidRPr="00C75F39" w:rsidRDefault="00E17740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A7</w:t>
      </w:r>
    </w:p>
    <w:p w14:paraId="2D632CCA" w14:textId="3DEA15A3" w:rsidR="00E17740" w:rsidRPr="00C75F39" w:rsidRDefault="00F77421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4CE402" wp14:editId="438D0EB5">
                <wp:simplePos x="0" y="0"/>
                <wp:positionH relativeFrom="column">
                  <wp:posOffset>5431134</wp:posOffset>
                </wp:positionH>
                <wp:positionV relativeFrom="paragraph">
                  <wp:posOffset>125597</wp:posOffset>
                </wp:positionV>
                <wp:extent cx="1165609" cy="241161"/>
                <wp:effectExtent l="0" t="0" r="15875" b="260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609" cy="2411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4DF634" w14:textId="406C86ED" w:rsidR="00F77421" w:rsidRDefault="00F77421" w:rsidP="00F77421">
                            <w:pPr>
                              <w:jc w:val="center"/>
                            </w:pPr>
                            <w:r>
                              <w:t>BARITONE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4CE40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27.65pt;margin-top:9.9pt;width:91.8pt;height:1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" fillcolor="white [3201]" strokeweight=".5pt">
                <v:textbox>
                  <w:txbxContent>
                    <w:p w14:paraId="1B4DF634" w14:textId="406C86ED" w:rsidR="00F77421" w:rsidRDefault="00F77421" w:rsidP="00F77421">
                      <w:pPr>
                        <w:jc w:val="center"/>
                      </w:pPr>
                      <w:r>
                        <w:t>BARITONE</w:t>
                      </w:r>
                    </w:p>
                  </w:txbxContent>
                </v:textbox>
              </v:shape>
            </w:pict>
          </mc:Fallback>
        </mc:AlternateContent>
      </w:r>
      <w:r w:rsidR="00E17740" w:rsidRPr="00C75F39">
        <w:rPr>
          <w:rFonts w:ascii="Arial" w:hAnsi="Arial" w:cs="Arial"/>
          <w:sz w:val="28"/>
          <w:szCs w:val="28"/>
        </w:rPr>
        <w:t>Zorro, Zorro, the fox so cunning and free,</w:t>
      </w:r>
    </w:p>
    <w:p w14:paraId="50BA1168" w14:textId="07004655" w:rsidR="00E17740" w:rsidRPr="00C75F39" w:rsidRDefault="00E17740" w:rsidP="00E1774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                    </w:t>
      </w:r>
      <w:r w:rsidRPr="00C75F39">
        <w:rPr>
          <w:rFonts w:ascii="Arial" w:hAnsi="Arial" w:cs="Arial"/>
          <w:b/>
          <w:bCs/>
          <w:sz w:val="28"/>
          <w:szCs w:val="28"/>
        </w:rPr>
        <w:t xml:space="preserve">    Dm</w:t>
      </w:r>
    </w:p>
    <w:p w14:paraId="0D3A9C53" w14:textId="720590D4" w:rsidR="00E17740" w:rsidRPr="00C75F39" w:rsidRDefault="00F77421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1C81351" wp14:editId="0BF2AA5B">
            <wp:simplePos x="0" y="0"/>
            <wp:positionH relativeFrom="column">
              <wp:posOffset>5612473</wp:posOffset>
            </wp:positionH>
            <wp:positionV relativeFrom="paragraph">
              <wp:posOffset>58301</wp:posOffset>
            </wp:positionV>
            <wp:extent cx="765950" cy="1205803"/>
            <wp:effectExtent l="0" t="0" r="0" b="0"/>
            <wp:wrapNone/>
            <wp:docPr id="2" name="Picture 2" descr="A picture containing text, shoji,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shoji, building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55" cy="12235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7740" w:rsidRPr="00C75F39">
        <w:rPr>
          <w:rFonts w:ascii="Arial" w:hAnsi="Arial" w:cs="Arial"/>
          <w:sz w:val="28"/>
          <w:szCs w:val="28"/>
        </w:rPr>
        <w:t>Zorro, Zorro, who makes the sign of the Z.</w:t>
      </w:r>
    </w:p>
    <w:p w14:paraId="6513AE64" w14:textId="1C8BD1F4" w:rsidR="0012104C" w:rsidRPr="00C75F39" w:rsidRDefault="00E17740" w:rsidP="00E1774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75F39">
        <w:rPr>
          <w:rFonts w:ascii="Arial" w:hAnsi="Arial" w:cs="Arial"/>
          <w:sz w:val="28"/>
          <w:szCs w:val="28"/>
        </w:rPr>
        <w:t>Zorro, Zorro, Zorro, Zorro, Zorro.</w:t>
      </w:r>
    </w:p>
    <w:sectPr w:rsidR="0012104C" w:rsidRPr="00C75F39" w:rsidSect="00E17740">
      <w:type w:val="continuous"/>
      <w:pgSz w:w="12240" w:h="15840"/>
      <w:pgMar w:top="720" w:right="720" w:bottom="720" w:left="720" w:header="720" w:footer="720" w:gutter="0"/>
      <w:cols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256D6"/>
    <w:rsid w:val="0012104C"/>
    <w:rsid w:val="002256AF"/>
    <w:rsid w:val="0028285C"/>
    <w:rsid w:val="00336042"/>
    <w:rsid w:val="0037749A"/>
    <w:rsid w:val="009256D6"/>
    <w:rsid w:val="009F177A"/>
    <w:rsid w:val="00AD216A"/>
    <w:rsid w:val="00BD1A1E"/>
    <w:rsid w:val="00BD79F7"/>
    <w:rsid w:val="00C75F39"/>
    <w:rsid w:val="00E045FE"/>
    <w:rsid w:val="00E17740"/>
    <w:rsid w:val="00E2754F"/>
    <w:rsid w:val="00E84107"/>
    <w:rsid w:val="00F77421"/>
    <w:rsid w:val="00FD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BEEE0"/>
  <w15:docId w15:val="{DA27439C-8933-4D7C-AEB9-94A3F606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6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01song</Template>
  <TotalTime>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Pen&amp;Sword</dc:creator>
  <cp:lastModifiedBy>Keith Fukumitsu</cp:lastModifiedBy>
  <cp:revision>2</cp:revision>
  <dcterms:created xsi:type="dcterms:W3CDTF">2022-01-21T16:13:00Z</dcterms:created>
  <dcterms:modified xsi:type="dcterms:W3CDTF">2022-01-21T16:13:00Z</dcterms:modified>
</cp:coreProperties>
</file>